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941688" w:rsidRPr="00387A77" w:rsidTr="00743670">
        <w:trPr>
          <w:trHeight w:val="346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941688" w:rsidRPr="00387A77" w:rsidRDefault="00941688" w:rsidP="00743670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 w:rsidRPr="00AF2176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Ακετόνη</w:t>
            </w:r>
          </w:p>
        </w:tc>
      </w:tr>
      <w:tr w:rsidR="00941688" w:rsidRPr="00387A77" w:rsidTr="00743670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941688" w:rsidRPr="00387A77" w:rsidRDefault="00941688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941688" w:rsidRPr="00387A77" w:rsidRDefault="00941688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941688" w:rsidRPr="00387A77" w:rsidRDefault="00941688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941688" w:rsidRPr="00387A77" w:rsidRDefault="00941688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941688" w:rsidRPr="00387A77" w:rsidRDefault="00941688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941688" w:rsidRPr="00387A77" w:rsidTr="007436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941688" w:rsidRPr="00387A77" w:rsidRDefault="00941688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941688" w:rsidRPr="00387A77" w:rsidRDefault="00941688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41688" w:rsidRPr="00387A77" w:rsidRDefault="00941688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41688" w:rsidRPr="00387A77" w:rsidRDefault="00941688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41688" w:rsidRPr="00387A77" w:rsidRDefault="00941688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941688" w:rsidRPr="00387A77" w:rsidTr="007436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941688" w:rsidRPr="00387A77" w:rsidRDefault="00941688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941688" w:rsidRPr="00387A77" w:rsidRDefault="00941688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41688" w:rsidRPr="00387A77" w:rsidRDefault="00941688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41688" w:rsidRPr="00387A77" w:rsidRDefault="00941688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41688" w:rsidRPr="00387A77" w:rsidRDefault="00941688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41688" w:rsidRPr="00387A77" w:rsidTr="00743670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41688" w:rsidRPr="00387A77" w:rsidRDefault="00941688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41688" w:rsidRPr="00440E46" w:rsidRDefault="00941688" w:rsidP="00743670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AF2176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Ακετόνη, γενικής χρήσης - </w:t>
            </w:r>
            <w:proofErr w:type="spellStart"/>
            <w:r w:rsidRPr="00AF2176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Acetone</w:t>
            </w:r>
            <w:proofErr w:type="spellEnd"/>
            <w:r w:rsidRPr="00AF2176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General </w:t>
            </w:r>
            <w:proofErr w:type="spellStart"/>
            <w:r w:rsidRPr="00AF2176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Purpose</w:t>
            </w:r>
            <w:proofErr w:type="spellEnd"/>
            <w:r w:rsidRPr="00AF2176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, </w:t>
            </w:r>
            <w:r w:rsidRPr="00AF2176">
              <w:rPr>
                <w:rFonts w:asciiTheme="minorHAnsi" w:hAnsiTheme="minorHAnsi" w:cstheme="minorHAnsi"/>
                <w:color w:val="000000"/>
                <w:sz w:val="18"/>
                <w:szCs w:val="18"/>
                <w:u w:val="single"/>
                <w:lang w:val="el-GR" w:eastAsia="el-GR"/>
              </w:rPr>
              <w:t>συσκευασία 10 λίτρα</w:t>
            </w:r>
            <w:r w:rsidRPr="00AF2176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 ή συσκευασίες ισοδύναμης ποσότητας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41688" w:rsidRPr="00387A77" w:rsidRDefault="00941688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41688" w:rsidRPr="00387A77" w:rsidRDefault="00941688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41688" w:rsidRPr="00387A77" w:rsidRDefault="00941688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41688" w:rsidRPr="00387A77" w:rsidTr="0074367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41688" w:rsidRPr="00387A77" w:rsidRDefault="00941688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941688" w:rsidRPr="00387A77" w:rsidRDefault="00941688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41688" w:rsidRPr="00387A77" w:rsidRDefault="00941688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41688" w:rsidRPr="00387A77" w:rsidRDefault="00941688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41688" w:rsidRPr="00387A77" w:rsidRDefault="00941688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Pr="00EC2965" w:rsidRDefault="005F039E" w:rsidP="00EC2965">
      <w:bookmarkStart w:id="0" w:name="_GoBack"/>
      <w:bookmarkEnd w:id="0"/>
    </w:p>
    <w:sectPr w:rsidR="005F039E" w:rsidRPr="00EC296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1E"/>
    <w:rsid w:val="000A5F60"/>
    <w:rsid w:val="000D5C2C"/>
    <w:rsid w:val="00104B12"/>
    <w:rsid w:val="0016475E"/>
    <w:rsid w:val="0019083F"/>
    <w:rsid w:val="00266506"/>
    <w:rsid w:val="00274E12"/>
    <w:rsid w:val="002A55A5"/>
    <w:rsid w:val="003000E4"/>
    <w:rsid w:val="00365004"/>
    <w:rsid w:val="00382665"/>
    <w:rsid w:val="003E6CBA"/>
    <w:rsid w:val="0040325C"/>
    <w:rsid w:val="00447CAE"/>
    <w:rsid w:val="0045561E"/>
    <w:rsid w:val="004956E1"/>
    <w:rsid w:val="0057757B"/>
    <w:rsid w:val="005B1466"/>
    <w:rsid w:val="005B51E3"/>
    <w:rsid w:val="005D4518"/>
    <w:rsid w:val="005F039E"/>
    <w:rsid w:val="00623737"/>
    <w:rsid w:val="00627D6F"/>
    <w:rsid w:val="006933AF"/>
    <w:rsid w:val="006B2E86"/>
    <w:rsid w:val="006B6437"/>
    <w:rsid w:val="006B691A"/>
    <w:rsid w:val="00774E8F"/>
    <w:rsid w:val="007A2AE2"/>
    <w:rsid w:val="0080306A"/>
    <w:rsid w:val="0086171E"/>
    <w:rsid w:val="00861CE7"/>
    <w:rsid w:val="008B1A14"/>
    <w:rsid w:val="008B6A83"/>
    <w:rsid w:val="00941688"/>
    <w:rsid w:val="009B7A50"/>
    <w:rsid w:val="009E0642"/>
    <w:rsid w:val="00A62939"/>
    <w:rsid w:val="00A931C7"/>
    <w:rsid w:val="00AA60B8"/>
    <w:rsid w:val="00B2428C"/>
    <w:rsid w:val="00B2469E"/>
    <w:rsid w:val="00B63D3E"/>
    <w:rsid w:val="00B7477E"/>
    <w:rsid w:val="00B84ADB"/>
    <w:rsid w:val="00BE663F"/>
    <w:rsid w:val="00C13B8A"/>
    <w:rsid w:val="00C576E0"/>
    <w:rsid w:val="00C906AE"/>
    <w:rsid w:val="00CA1511"/>
    <w:rsid w:val="00CB3F35"/>
    <w:rsid w:val="00CD764A"/>
    <w:rsid w:val="00CE43AE"/>
    <w:rsid w:val="00CF4612"/>
    <w:rsid w:val="00D041CE"/>
    <w:rsid w:val="00D96EDB"/>
    <w:rsid w:val="00DB3258"/>
    <w:rsid w:val="00E61E68"/>
    <w:rsid w:val="00E62843"/>
    <w:rsid w:val="00EC2965"/>
    <w:rsid w:val="00F1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86982-C269-4920-97B4-CBB94CA1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1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775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803CA7BC</Template>
  <TotalTime>2</TotalTime>
  <Pages>1</Pages>
  <Words>42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14</cp:revision>
  <dcterms:created xsi:type="dcterms:W3CDTF">2025-10-21T12:22:00Z</dcterms:created>
  <dcterms:modified xsi:type="dcterms:W3CDTF">2025-10-30T07:45:00Z</dcterms:modified>
</cp:coreProperties>
</file>